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7" w:type="dxa"/>
        <w:tblInd w:w="93" w:type="dxa"/>
        <w:tblLook w:val="00A0"/>
      </w:tblPr>
      <w:tblGrid>
        <w:gridCol w:w="866"/>
        <w:gridCol w:w="1843"/>
        <w:gridCol w:w="1275"/>
        <w:gridCol w:w="1134"/>
        <w:gridCol w:w="2977"/>
        <w:gridCol w:w="1418"/>
        <w:gridCol w:w="2551"/>
        <w:gridCol w:w="1843"/>
      </w:tblGrid>
      <w:tr w:rsidR="006609F1" w:rsidRPr="00792A6E" w:rsidTr="00E1395B">
        <w:trPr>
          <w:trHeight w:val="585"/>
        </w:trPr>
        <w:tc>
          <w:tcPr>
            <w:tcW w:w="139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F1" w:rsidRPr="00E1395B" w:rsidRDefault="006609F1" w:rsidP="00E1395B">
            <w:pPr>
              <w:widowControl/>
              <w:rPr>
                <w:rFonts w:ascii="宋体" w:cs="宋体"/>
                <w:kern w:val="0"/>
                <w:sz w:val="32"/>
                <w:szCs w:val="24"/>
              </w:rPr>
            </w:pPr>
            <w:r w:rsidRPr="00E1395B">
              <w:rPr>
                <w:rFonts w:ascii="宋体" w:hAnsi="宋体" w:cs="宋体" w:hint="eastAsia"/>
                <w:kern w:val="0"/>
                <w:sz w:val="32"/>
                <w:szCs w:val="24"/>
              </w:rPr>
              <w:t>附件</w:t>
            </w:r>
            <w:r w:rsidRPr="00E1395B">
              <w:rPr>
                <w:rFonts w:ascii="宋体" w:hAnsi="宋体" w:cs="宋体"/>
                <w:kern w:val="0"/>
                <w:sz w:val="32"/>
                <w:szCs w:val="24"/>
              </w:rPr>
              <w:t>5</w:t>
            </w:r>
          </w:p>
          <w:p w:rsidR="006609F1" w:rsidRPr="00792A6E" w:rsidRDefault="006609F1" w:rsidP="00E1395B">
            <w:pPr>
              <w:widowControl/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 w:rsidRPr="00792A6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院（系）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通选课</w:t>
            </w:r>
            <w:r w:rsidRPr="00792A6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立项建设项目年度检查汇总表</w:t>
            </w:r>
          </w:p>
          <w:p w:rsidR="006609F1" w:rsidRPr="00792A6E" w:rsidRDefault="006609F1" w:rsidP="00E1395B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4"/>
              </w:rPr>
            </w:pPr>
            <w:r w:rsidRPr="00792A6E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填表人：</w:t>
            </w:r>
            <w:r w:rsidRPr="00792A6E">
              <w:rPr>
                <w:rFonts w:ascii="宋体" w:hAnsi="宋体" w:cs="宋体"/>
                <w:b/>
                <w:kern w:val="0"/>
                <w:sz w:val="20"/>
                <w:szCs w:val="20"/>
              </w:rPr>
              <w:t xml:space="preserve">    </w:t>
            </w:r>
            <w:r w:rsidRPr="00792A6E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联系电话：</w:t>
            </w:r>
            <w:r w:rsidRPr="00792A6E">
              <w:rPr>
                <w:rFonts w:ascii="宋体" w:hAnsi="宋体" w:cs="宋体"/>
                <w:b/>
                <w:kern w:val="0"/>
                <w:sz w:val="20"/>
                <w:szCs w:val="20"/>
              </w:rPr>
              <w:t xml:space="preserve">     </w:t>
            </w:r>
          </w:p>
        </w:tc>
      </w:tr>
      <w:tr w:rsidR="006609F1" w:rsidRPr="00792A6E" w:rsidTr="00E1395B">
        <w:trPr>
          <w:trHeight w:val="8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院系名称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联系电话（手机）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  <w:r w:rsidRPr="00E1395B"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 xml:space="preserve">          </w:t>
            </w:r>
            <w:r w:rsidRPr="00E1395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（课程开设情况）</w:t>
            </w: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609F1" w:rsidRPr="00792A6E" w:rsidTr="00E1395B">
        <w:trPr>
          <w:trHeight w:val="312"/>
        </w:trPr>
        <w:tc>
          <w:tcPr>
            <w:tcW w:w="139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F1" w:rsidRPr="00E1395B" w:rsidRDefault="006609F1" w:rsidP="00E1395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                                  </w:t>
            </w:r>
            <w:r w:rsidRPr="00E1395B">
              <w:rPr>
                <w:rFonts w:ascii="宋体" w:hAnsi="宋体" w:cs="宋体" w:hint="eastAsia"/>
                <w:kern w:val="0"/>
                <w:sz w:val="24"/>
                <w:szCs w:val="24"/>
              </w:rPr>
              <w:t>负责人签字：</w:t>
            </w:r>
            <w:r w:rsidRPr="00E1395B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</w:t>
            </w:r>
            <w:r w:rsidRPr="00E1395B">
              <w:rPr>
                <w:rFonts w:ascii="宋体" w:hAnsi="宋体" w:cs="宋体" w:hint="eastAsia"/>
                <w:kern w:val="0"/>
                <w:sz w:val="24"/>
                <w:szCs w:val="24"/>
              </w:rPr>
              <w:t>院系盖章</w:t>
            </w:r>
          </w:p>
        </w:tc>
      </w:tr>
    </w:tbl>
    <w:p w:rsidR="006609F1" w:rsidRPr="00E1395B" w:rsidRDefault="006609F1"/>
    <w:sectPr w:rsidR="006609F1" w:rsidRPr="00E1395B" w:rsidSect="00954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5C8"/>
    <w:rsid w:val="00070FFC"/>
    <w:rsid w:val="000773A9"/>
    <w:rsid w:val="00081CEA"/>
    <w:rsid w:val="000F3CE3"/>
    <w:rsid w:val="00157AD8"/>
    <w:rsid w:val="00170D7B"/>
    <w:rsid w:val="001953D8"/>
    <w:rsid w:val="00236384"/>
    <w:rsid w:val="00293483"/>
    <w:rsid w:val="002B7C26"/>
    <w:rsid w:val="00304E8A"/>
    <w:rsid w:val="00396DA8"/>
    <w:rsid w:val="003D5B7F"/>
    <w:rsid w:val="004F2A81"/>
    <w:rsid w:val="00512C59"/>
    <w:rsid w:val="00564339"/>
    <w:rsid w:val="00565608"/>
    <w:rsid w:val="005675D2"/>
    <w:rsid w:val="006609F1"/>
    <w:rsid w:val="006D3354"/>
    <w:rsid w:val="00706FCD"/>
    <w:rsid w:val="00734E51"/>
    <w:rsid w:val="007516E4"/>
    <w:rsid w:val="00792A6E"/>
    <w:rsid w:val="00800E28"/>
    <w:rsid w:val="0081122A"/>
    <w:rsid w:val="008D7C7A"/>
    <w:rsid w:val="00924479"/>
    <w:rsid w:val="009545C8"/>
    <w:rsid w:val="0095616D"/>
    <w:rsid w:val="009A3418"/>
    <w:rsid w:val="00A4062F"/>
    <w:rsid w:val="00B66E8B"/>
    <w:rsid w:val="00B80B33"/>
    <w:rsid w:val="00C10C1A"/>
    <w:rsid w:val="00C933F4"/>
    <w:rsid w:val="00CC1C70"/>
    <w:rsid w:val="00D11B9A"/>
    <w:rsid w:val="00D274E8"/>
    <w:rsid w:val="00DD4EC2"/>
    <w:rsid w:val="00E05282"/>
    <w:rsid w:val="00E1395B"/>
    <w:rsid w:val="00E4683A"/>
    <w:rsid w:val="00F83865"/>
    <w:rsid w:val="00FB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FC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42</Words>
  <Characters>242</Characters>
  <Application>Microsoft Office Outlook</Application>
  <DocSecurity>0</DocSecurity>
  <Lines>0</Lines>
  <Paragraphs>0</Paragraphs>
  <ScaleCrop>false</ScaleCrop>
  <Company>hpServer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邓蕾</dc:creator>
  <cp:keywords/>
  <dc:description/>
  <cp:lastModifiedBy>周希希</cp:lastModifiedBy>
  <cp:revision>3</cp:revision>
  <dcterms:created xsi:type="dcterms:W3CDTF">2016-03-08T00:36:00Z</dcterms:created>
  <dcterms:modified xsi:type="dcterms:W3CDTF">2016-03-11T03:26:00Z</dcterms:modified>
</cp:coreProperties>
</file>